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D5" w:rsidRDefault="007A1AD5" w:rsidP="007A1AD5">
      <w:pPr>
        <w:pStyle w:val="berschrift1"/>
        <w:spacing w:before="0"/>
      </w:pPr>
      <w:r>
        <w:t>Familiennamen</w:t>
      </w:r>
    </w:p>
    <w:p w:rsidR="007A1AD5" w:rsidRDefault="007A1AD5" w:rsidP="007A1AD5">
      <w:pPr>
        <w:pStyle w:val="Listenabsatz"/>
        <w:numPr>
          <w:ilvl w:val="0"/>
          <w:numId w:val="4"/>
        </w:numPr>
        <w:tabs>
          <w:tab w:val="left" w:pos="426"/>
        </w:tabs>
        <w:ind w:left="426" w:hanging="426"/>
      </w:pPr>
      <w:r>
        <w:t>Wie viele Familiennamen gibt es in Deutschland?</w:t>
      </w:r>
    </w:p>
    <w:p w:rsidR="007A1AD5" w:rsidRDefault="007A1AD5" w:rsidP="007A1AD5">
      <w:pPr>
        <w:spacing w:before="180"/>
        <w:ind w:firstLine="425"/>
      </w:pPr>
      <w:r>
        <w:t>_____________________________________________________________________________________</w:t>
      </w:r>
    </w:p>
    <w:p w:rsidR="007A1AD5" w:rsidRDefault="007A1AD5" w:rsidP="007A1AD5">
      <w:pPr>
        <w:pStyle w:val="Listenabsatz"/>
        <w:numPr>
          <w:ilvl w:val="0"/>
          <w:numId w:val="4"/>
        </w:numPr>
        <w:tabs>
          <w:tab w:val="left" w:pos="426"/>
        </w:tabs>
        <w:ind w:left="426" w:hanging="426"/>
      </w:pPr>
      <w:r>
        <w:t>Was ist der erste Tipp?</w:t>
      </w:r>
    </w:p>
    <w:p w:rsidR="007A1AD5" w:rsidRDefault="007A1AD5" w:rsidP="007A1AD5">
      <w:pPr>
        <w:spacing w:before="180"/>
        <w:ind w:firstLine="425"/>
      </w:pPr>
      <w:r>
        <w:t>_____________________________________________________________________________________</w:t>
      </w:r>
    </w:p>
    <w:p w:rsidR="007A1AD5" w:rsidRDefault="007A1AD5" w:rsidP="007A1AD5">
      <w:pPr>
        <w:pStyle w:val="Listenabsatz"/>
        <w:numPr>
          <w:ilvl w:val="0"/>
          <w:numId w:val="4"/>
        </w:numPr>
        <w:tabs>
          <w:tab w:val="left" w:pos="426"/>
        </w:tabs>
        <w:ind w:left="426" w:hanging="426"/>
      </w:pPr>
      <w:r>
        <w:t>Was ist entscheidend?</w:t>
      </w:r>
    </w:p>
    <w:p w:rsidR="007A1AD5" w:rsidRDefault="007A1AD5" w:rsidP="007A1AD5">
      <w:pPr>
        <w:spacing w:before="180"/>
        <w:ind w:firstLine="425"/>
      </w:pPr>
      <w:r>
        <w:t>_____________________________________________________________________________________</w:t>
      </w:r>
    </w:p>
    <w:p w:rsidR="007A1AD5" w:rsidRDefault="007A1AD5" w:rsidP="007A1AD5">
      <w:pPr>
        <w:pStyle w:val="Listenabsatz"/>
        <w:numPr>
          <w:ilvl w:val="0"/>
          <w:numId w:val="4"/>
        </w:numPr>
        <w:tabs>
          <w:tab w:val="left" w:pos="426"/>
        </w:tabs>
        <w:ind w:left="426" w:hanging="426"/>
      </w:pPr>
      <w:r>
        <w:t>Was müssen wir herausfinden?</w:t>
      </w:r>
    </w:p>
    <w:p w:rsidR="007A1AD5" w:rsidRDefault="007A1AD5" w:rsidP="007A1AD5">
      <w:pPr>
        <w:pStyle w:val="Listenabsatz"/>
        <w:numPr>
          <w:ilvl w:val="0"/>
          <w:numId w:val="1"/>
        </w:numPr>
        <w:spacing w:before="180"/>
        <w:ind w:left="0" w:firstLine="425"/>
        <w:contextualSpacing w:val="0"/>
      </w:pPr>
      <w:r>
        <w:t>_____________________________________________________________________________________</w:t>
      </w:r>
    </w:p>
    <w:p w:rsidR="007A1AD5" w:rsidRDefault="007A1AD5" w:rsidP="007A1AD5">
      <w:pPr>
        <w:pStyle w:val="Listenabsatz"/>
        <w:numPr>
          <w:ilvl w:val="0"/>
          <w:numId w:val="1"/>
        </w:numPr>
        <w:spacing w:before="180"/>
        <w:ind w:left="0" w:firstLine="425"/>
        <w:contextualSpacing w:val="0"/>
      </w:pPr>
      <w:r>
        <w:t>_____________________________________________________________________________________</w:t>
      </w:r>
    </w:p>
    <w:p w:rsidR="007A1AD5" w:rsidRDefault="007A1AD5" w:rsidP="007A1AD5">
      <w:pPr>
        <w:pStyle w:val="Listenabsatz"/>
        <w:numPr>
          <w:ilvl w:val="0"/>
          <w:numId w:val="1"/>
        </w:numPr>
        <w:spacing w:before="180"/>
        <w:ind w:left="0" w:firstLine="425"/>
        <w:contextualSpacing w:val="0"/>
      </w:pPr>
      <w:r>
        <w:t>_____________________________________________________________________________________</w:t>
      </w:r>
    </w:p>
    <w:p w:rsidR="007A1AD5" w:rsidRDefault="007A1AD5" w:rsidP="007A1AD5">
      <w:pPr>
        <w:pStyle w:val="Listenabsatz"/>
        <w:numPr>
          <w:ilvl w:val="0"/>
          <w:numId w:val="4"/>
        </w:numPr>
        <w:tabs>
          <w:tab w:val="left" w:pos="426"/>
        </w:tabs>
        <w:ind w:left="426" w:hanging="426"/>
      </w:pPr>
      <w:r>
        <w:t>Was ist eine neue Möglichkeit, die Herkunft festzustellen?</w:t>
      </w:r>
    </w:p>
    <w:p w:rsidR="007A1AD5" w:rsidRDefault="007A1AD5" w:rsidP="007A1AD5">
      <w:pPr>
        <w:spacing w:before="180"/>
        <w:ind w:firstLine="425"/>
      </w:pPr>
      <w:r>
        <w:t>_____________________________________________________________________________________</w:t>
      </w:r>
    </w:p>
    <w:p w:rsidR="007A1AD5" w:rsidRDefault="007A1AD5" w:rsidP="007A1AD5">
      <w:pPr>
        <w:pStyle w:val="Listenabsatz"/>
        <w:numPr>
          <w:ilvl w:val="0"/>
          <w:numId w:val="4"/>
        </w:numPr>
        <w:tabs>
          <w:tab w:val="left" w:pos="426"/>
        </w:tabs>
        <w:ind w:left="426" w:hanging="426"/>
      </w:pPr>
      <w:r>
        <w:t>Wie heißt die Webseite, auf der man die Verteilung seines Namens herausfinden kann?</w:t>
      </w:r>
    </w:p>
    <w:p w:rsidR="007A1AD5" w:rsidRDefault="007A1AD5" w:rsidP="007A1AD5">
      <w:pPr>
        <w:spacing w:before="180"/>
        <w:ind w:firstLine="425"/>
      </w:pPr>
      <w:r>
        <w:t>_____________________________________________________________________________________</w:t>
      </w:r>
    </w:p>
    <w:p w:rsidR="007A1AD5" w:rsidRDefault="007A1AD5" w:rsidP="007A1AD5">
      <w:pPr>
        <w:pStyle w:val="Listenabsatz"/>
        <w:numPr>
          <w:ilvl w:val="0"/>
          <w:numId w:val="4"/>
        </w:numPr>
        <w:tabs>
          <w:tab w:val="left" w:pos="426"/>
        </w:tabs>
        <w:ind w:left="426" w:hanging="426"/>
      </w:pPr>
      <w:r>
        <w:t>Was ist das Problem?</w:t>
      </w:r>
    </w:p>
    <w:p w:rsidR="007A1AD5" w:rsidRDefault="007A1AD5" w:rsidP="007A1AD5">
      <w:pPr>
        <w:pStyle w:val="Listenabsatz"/>
        <w:numPr>
          <w:ilvl w:val="0"/>
          <w:numId w:val="2"/>
        </w:numPr>
        <w:spacing w:before="180"/>
        <w:ind w:left="0" w:firstLine="425"/>
        <w:contextualSpacing w:val="0"/>
      </w:pPr>
      <w:r>
        <w:t>_____________________________________________________________________________________</w:t>
      </w:r>
    </w:p>
    <w:p w:rsidR="007A1AD5" w:rsidRDefault="007A1AD5" w:rsidP="007A1AD5">
      <w:pPr>
        <w:pStyle w:val="Listenabsatz"/>
        <w:numPr>
          <w:ilvl w:val="0"/>
          <w:numId w:val="2"/>
        </w:numPr>
        <w:spacing w:before="180"/>
        <w:ind w:left="0" w:firstLine="425"/>
        <w:contextualSpacing w:val="0"/>
      </w:pPr>
      <w:r>
        <w:t>_____________________________________________________________________________________</w:t>
      </w:r>
    </w:p>
    <w:p w:rsidR="007A1AD5" w:rsidRDefault="007A1AD5" w:rsidP="007A1AD5">
      <w:pPr>
        <w:pStyle w:val="Listenabsatz"/>
        <w:numPr>
          <w:ilvl w:val="0"/>
          <w:numId w:val="4"/>
        </w:numPr>
        <w:tabs>
          <w:tab w:val="left" w:pos="426"/>
        </w:tabs>
        <w:ind w:left="426" w:hanging="426"/>
      </w:pPr>
      <w:r>
        <w:t>Was ist die zweite und bessere Möglichkeit?</w:t>
      </w:r>
    </w:p>
    <w:p w:rsidR="007A1AD5" w:rsidRDefault="007A1AD5" w:rsidP="007A1AD5">
      <w:pPr>
        <w:spacing w:before="180"/>
        <w:ind w:firstLine="425"/>
      </w:pPr>
      <w:r>
        <w:t>_____________________________________________________________________________________</w:t>
      </w:r>
    </w:p>
    <w:p w:rsidR="007A1AD5" w:rsidRDefault="007A1AD5" w:rsidP="007A1AD5">
      <w:pPr>
        <w:pStyle w:val="Listenabsatz"/>
        <w:numPr>
          <w:ilvl w:val="0"/>
          <w:numId w:val="4"/>
        </w:numPr>
        <w:tabs>
          <w:tab w:val="left" w:pos="426"/>
        </w:tabs>
        <w:ind w:left="426" w:hanging="426"/>
      </w:pPr>
      <w:r>
        <w:t>Worauf kommt es an?</w:t>
      </w:r>
    </w:p>
    <w:p w:rsidR="007A1AD5" w:rsidRDefault="007A1AD5" w:rsidP="007A1AD5">
      <w:pPr>
        <w:pStyle w:val="Listenabsatz"/>
        <w:tabs>
          <w:tab w:val="left" w:pos="426"/>
        </w:tabs>
        <w:spacing w:before="180"/>
        <w:ind w:left="0" w:firstLine="425"/>
        <w:contextualSpacing w:val="0"/>
      </w:pPr>
      <w:r>
        <w:t>_____________________________________________________________________________________</w:t>
      </w:r>
    </w:p>
    <w:p w:rsidR="007A1AD5" w:rsidRDefault="007A1AD5" w:rsidP="007A1AD5">
      <w:pPr>
        <w:pStyle w:val="Listenabsatz"/>
        <w:numPr>
          <w:ilvl w:val="0"/>
          <w:numId w:val="4"/>
        </w:numPr>
        <w:tabs>
          <w:tab w:val="left" w:pos="426"/>
        </w:tabs>
        <w:ind w:left="426" w:hanging="426"/>
      </w:pPr>
      <w:r>
        <w:t>Was kann man mit Hilfe der Kartierung zeigen?</w:t>
      </w:r>
    </w:p>
    <w:p w:rsidR="007A1AD5" w:rsidRDefault="007A1AD5" w:rsidP="007A1AD5">
      <w:pPr>
        <w:spacing w:before="180"/>
        <w:ind w:firstLine="425"/>
      </w:pPr>
      <w:r>
        <w:t>_____________________________________________________________________________________</w:t>
      </w:r>
    </w:p>
    <w:p w:rsidR="007A1AD5" w:rsidRDefault="007A1AD5" w:rsidP="007A1AD5">
      <w:pPr>
        <w:pStyle w:val="Listenabsatz"/>
        <w:numPr>
          <w:ilvl w:val="0"/>
          <w:numId w:val="4"/>
        </w:numPr>
        <w:tabs>
          <w:tab w:val="left" w:pos="426"/>
        </w:tabs>
        <w:ind w:left="426" w:hanging="426"/>
      </w:pPr>
      <w:r>
        <w:t>Was ist noch eine gute Seite im Internet?</w:t>
      </w:r>
    </w:p>
    <w:p w:rsidR="007A1AD5" w:rsidRDefault="007A1AD5" w:rsidP="007A1AD5">
      <w:pPr>
        <w:spacing w:before="180"/>
        <w:ind w:firstLine="425"/>
      </w:pPr>
      <w:r>
        <w:t>_____________________________________________________________________________________</w:t>
      </w:r>
    </w:p>
    <w:p w:rsidR="007A1AD5" w:rsidRDefault="007A1AD5" w:rsidP="007A1AD5">
      <w:pPr>
        <w:pStyle w:val="Listenabsatz"/>
        <w:numPr>
          <w:ilvl w:val="0"/>
          <w:numId w:val="4"/>
        </w:numPr>
        <w:tabs>
          <w:tab w:val="left" w:pos="426"/>
        </w:tabs>
        <w:ind w:left="426" w:hanging="426"/>
      </w:pPr>
      <w:r>
        <w:t>Wie viele Familiennamen gibt es dort?</w:t>
      </w:r>
    </w:p>
    <w:p w:rsidR="007A1AD5" w:rsidRDefault="007A1AD5" w:rsidP="007A1AD5">
      <w:pPr>
        <w:spacing w:before="180"/>
        <w:ind w:firstLine="425"/>
      </w:pPr>
      <w:r>
        <w:t>_____________________________________________________________________________________</w:t>
      </w:r>
    </w:p>
    <w:p w:rsidR="007A1AD5" w:rsidRDefault="007A1AD5" w:rsidP="007A1AD5">
      <w:pPr>
        <w:pStyle w:val="Listenabsatz"/>
        <w:numPr>
          <w:ilvl w:val="0"/>
          <w:numId w:val="4"/>
        </w:numPr>
        <w:tabs>
          <w:tab w:val="left" w:pos="426"/>
        </w:tabs>
        <w:ind w:left="426" w:hanging="426"/>
      </w:pPr>
      <w:r>
        <w:t>Welche dritte Möglichkeit hat ein Leipziger Student entwickelt?</w:t>
      </w:r>
    </w:p>
    <w:p w:rsidR="007A1AD5" w:rsidRDefault="007A1AD5" w:rsidP="007A1AD5">
      <w:pPr>
        <w:spacing w:before="180"/>
        <w:ind w:firstLine="425"/>
      </w:pPr>
      <w:r>
        <w:t>_____________________________________________________________________________________</w:t>
      </w:r>
    </w:p>
    <w:p w:rsidR="007A1AD5" w:rsidRDefault="007A1AD5" w:rsidP="007A1AD5">
      <w:pPr>
        <w:pStyle w:val="Listenabsatz"/>
        <w:numPr>
          <w:ilvl w:val="0"/>
          <w:numId w:val="4"/>
        </w:numPr>
        <w:tabs>
          <w:tab w:val="left" w:pos="426"/>
        </w:tabs>
        <w:ind w:left="426" w:hanging="426"/>
      </w:pPr>
      <w:r>
        <w:t>Woher kommen Familiennamen?</w:t>
      </w:r>
    </w:p>
    <w:p w:rsidR="007A1AD5" w:rsidRDefault="007A1AD5" w:rsidP="007A1AD5">
      <w:pPr>
        <w:pStyle w:val="Listenabsatz"/>
        <w:numPr>
          <w:ilvl w:val="0"/>
          <w:numId w:val="3"/>
        </w:numPr>
        <w:spacing w:before="180"/>
        <w:ind w:left="0" w:firstLine="425"/>
        <w:contextualSpacing w:val="0"/>
      </w:pPr>
      <w:r>
        <w:t>_____________________________________________________________________________________</w:t>
      </w:r>
    </w:p>
    <w:p w:rsidR="007A1AD5" w:rsidRDefault="007A1AD5" w:rsidP="007A1AD5">
      <w:pPr>
        <w:pStyle w:val="Listenabsatz"/>
        <w:numPr>
          <w:ilvl w:val="0"/>
          <w:numId w:val="3"/>
        </w:numPr>
        <w:spacing w:before="180"/>
        <w:ind w:left="0" w:firstLine="425"/>
        <w:contextualSpacing w:val="0"/>
      </w:pPr>
      <w:r>
        <w:t>_____________________________________________________________________________________</w:t>
      </w:r>
    </w:p>
    <w:p w:rsidR="007A1AD5" w:rsidRDefault="007A1AD5" w:rsidP="007A1AD5">
      <w:pPr>
        <w:pStyle w:val="Listenabsatz"/>
        <w:numPr>
          <w:ilvl w:val="0"/>
          <w:numId w:val="3"/>
        </w:numPr>
        <w:spacing w:before="180"/>
        <w:ind w:left="0" w:firstLine="425"/>
        <w:contextualSpacing w:val="0"/>
      </w:pPr>
      <w:r>
        <w:t>_____________________________________________________________________________________</w:t>
      </w:r>
    </w:p>
    <w:p w:rsidR="0097708A" w:rsidRDefault="007A1AD5" w:rsidP="007A1AD5">
      <w:pPr>
        <w:pStyle w:val="Listenabsatz"/>
        <w:numPr>
          <w:ilvl w:val="0"/>
          <w:numId w:val="3"/>
        </w:numPr>
        <w:spacing w:before="180"/>
        <w:ind w:left="0" w:firstLine="425"/>
        <w:contextualSpacing w:val="0"/>
      </w:pPr>
      <w:r>
        <w:t>_____________________________________________________________________________________</w:t>
      </w:r>
    </w:p>
    <w:p w:rsidR="0097708A" w:rsidRDefault="0097708A" w:rsidP="0097708A">
      <w:pPr>
        <w:spacing w:before="180"/>
      </w:pPr>
      <w:bookmarkStart w:id="0" w:name="_GoBack"/>
    </w:p>
    <w:p w:rsidR="007A1AD5" w:rsidRDefault="0097708A" w:rsidP="0097708A">
      <w:pPr>
        <w:spacing w:before="180"/>
      </w:pPr>
      <w:r>
        <w:t xml:space="preserve">[Quelle: </w:t>
      </w:r>
      <w:r w:rsidRPr="0097708A">
        <w:t>http://www.youtube.com/watch?v=CTSe-uy95Qc</w:t>
      </w:r>
      <w:r>
        <w:t>]</w:t>
      </w:r>
      <w:r w:rsidR="007A1AD5">
        <w:br w:type="page"/>
      </w:r>
    </w:p>
    <w:bookmarkEnd w:id="0"/>
    <w:p w:rsidR="007A1AD5" w:rsidRDefault="007A1AD5" w:rsidP="007A1AD5">
      <w:pPr>
        <w:pStyle w:val="berschrift1"/>
      </w:pPr>
      <w:r>
        <w:lastRenderedPageBreak/>
        <w:t>Familiennamen</w:t>
      </w:r>
    </w:p>
    <w:p w:rsidR="007A1AD5" w:rsidRDefault="007A1AD5" w:rsidP="007A1AD5">
      <w:pPr>
        <w:pStyle w:val="Listenabsatz"/>
        <w:numPr>
          <w:ilvl w:val="0"/>
          <w:numId w:val="5"/>
        </w:numPr>
        <w:tabs>
          <w:tab w:val="left" w:pos="426"/>
        </w:tabs>
        <w:ind w:left="426" w:hanging="426"/>
      </w:pPr>
      <w:r>
        <w:t>Wie viele Familiennamen gibt es in Deutschland?</w:t>
      </w:r>
    </w:p>
    <w:p w:rsidR="007A1AD5" w:rsidRDefault="007A1AD5" w:rsidP="007A1AD5">
      <w:pPr>
        <w:ind w:firstLine="426"/>
      </w:pPr>
      <w:r>
        <w:t>850000</w:t>
      </w:r>
    </w:p>
    <w:p w:rsidR="007A1AD5" w:rsidRDefault="007A1AD5" w:rsidP="007A1AD5">
      <w:pPr>
        <w:pStyle w:val="Listenabsatz"/>
        <w:numPr>
          <w:ilvl w:val="0"/>
          <w:numId w:val="5"/>
        </w:numPr>
        <w:tabs>
          <w:tab w:val="left" w:pos="426"/>
        </w:tabs>
        <w:ind w:left="426" w:hanging="426"/>
      </w:pPr>
      <w:r>
        <w:t>Was ist der erste Tipp?</w:t>
      </w:r>
    </w:p>
    <w:p w:rsidR="007A1AD5" w:rsidRDefault="007A1AD5" w:rsidP="007A1AD5">
      <w:pPr>
        <w:ind w:firstLine="426"/>
      </w:pPr>
      <w:r>
        <w:t>wissen, woher der Name kommt</w:t>
      </w:r>
    </w:p>
    <w:p w:rsidR="007A1AD5" w:rsidRDefault="007A1AD5" w:rsidP="007A1AD5">
      <w:pPr>
        <w:pStyle w:val="Listenabsatz"/>
        <w:numPr>
          <w:ilvl w:val="0"/>
          <w:numId w:val="5"/>
        </w:numPr>
        <w:tabs>
          <w:tab w:val="left" w:pos="426"/>
        </w:tabs>
        <w:ind w:left="426" w:hanging="426"/>
      </w:pPr>
      <w:r>
        <w:t>Was ist entscheidend?</w:t>
      </w:r>
    </w:p>
    <w:p w:rsidR="007A1AD5" w:rsidRDefault="007A1AD5" w:rsidP="007A1AD5">
      <w:pPr>
        <w:ind w:firstLine="426"/>
      </w:pPr>
      <w:r>
        <w:t>dass man vor das Jahr 1945 (in Deutschland) kommt</w:t>
      </w:r>
    </w:p>
    <w:p w:rsidR="007A1AD5" w:rsidRDefault="007A1AD5" w:rsidP="007A1AD5">
      <w:pPr>
        <w:pStyle w:val="Listenabsatz"/>
        <w:numPr>
          <w:ilvl w:val="0"/>
          <w:numId w:val="5"/>
        </w:numPr>
        <w:tabs>
          <w:tab w:val="left" w:pos="426"/>
        </w:tabs>
        <w:ind w:left="426" w:hanging="426"/>
      </w:pPr>
      <w:r>
        <w:t>Was müssen wir herausfinden?</w:t>
      </w:r>
    </w:p>
    <w:p w:rsidR="007A1AD5" w:rsidRDefault="007A1AD5" w:rsidP="007A1AD5">
      <w:pPr>
        <w:pStyle w:val="Listenabsatz"/>
        <w:numPr>
          <w:ilvl w:val="0"/>
          <w:numId w:val="6"/>
        </w:numPr>
      </w:pPr>
      <w:r>
        <w:t>Woher kommt der Name?</w:t>
      </w:r>
    </w:p>
    <w:p w:rsidR="007A1AD5" w:rsidRDefault="007A1AD5" w:rsidP="007A1AD5">
      <w:pPr>
        <w:pStyle w:val="Listenabsatz"/>
        <w:numPr>
          <w:ilvl w:val="0"/>
          <w:numId w:val="6"/>
        </w:numPr>
      </w:pPr>
      <w:r>
        <w:t>Woher kommt die Familie?</w:t>
      </w:r>
    </w:p>
    <w:p w:rsidR="007A1AD5" w:rsidRDefault="007A1AD5" w:rsidP="007A1AD5">
      <w:pPr>
        <w:pStyle w:val="Listenabsatz"/>
        <w:numPr>
          <w:ilvl w:val="0"/>
          <w:numId w:val="6"/>
        </w:numPr>
      </w:pPr>
      <w:r>
        <w:t>Wie mach ich das?</w:t>
      </w:r>
    </w:p>
    <w:p w:rsidR="007A1AD5" w:rsidRDefault="007A1AD5" w:rsidP="007A1AD5">
      <w:pPr>
        <w:pStyle w:val="Listenabsatz"/>
        <w:numPr>
          <w:ilvl w:val="0"/>
          <w:numId w:val="5"/>
        </w:numPr>
        <w:tabs>
          <w:tab w:val="left" w:pos="426"/>
        </w:tabs>
        <w:ind w:left="426" w:hanging="426"/>
      </w:pPr>
      <w:r>
        <w:t>Was ist eine neue Möglichkeit, die Herkunft festzustellen?</w:t>
      </w:r>
    </w:p>
    <w:p w:rsidR="007A1AD5" w:rsidRDefault="007A1AD5" w:rsidP="007A1AD5">
      <w:pPr>
        <w:ind w:firstLine="426"/>
      </w:pPr>
      <w:r>
        <w:t>Telefonverzeichnisse, Telefon-CDs</w:t>
      </w:r>
    </w:p>
    <w:p w:rsidR="007A1AD5" w:rsidRDefault="007A1AD5" w:rsidP="007A1AD5">
      <w:pPr>
        <w:pStyle w:val="Listenabsatz"/>
        <w:numPr>
          <w:ilvl w:val="0"/>
          <w:numId w:val="5"/>
        </w:numPr>
        <w:tabs>
          <w:tab w:val="left" w:pos="426"/>
        </w:tabs>
        <w:ind w:left="426" w:hanging="426"/>
      </w:pPr>
      <w:r>
        <w:t>Wie heißt die Webseite, auf der man die Verteilung seines Namens herausfinden kann?</w:t>
      </w:r>
    </w:p>
    <w:p w:rsidR="007A1AD5" w:rsidRDefault="007A1AD5" w:rsidP="007A1AD5">
      <w:pPr>
        <w:ind w:firstLine="426"/>
      </w:pPr>
      <w:proofErr w:type="spellStart"/>
      <w:r>
        <w:t>geogen</w:t>
      </w:r>
      <w:proofErr w:type="spellEnd"/>
    </w:p>
    <w:p w:rsidR="007A1AD5" w:rsidRDefault="007A1AD5" w:rsidP="007A1AD5">
      <w:pPr>
        <w:pStyle w:val="Listenabsatz"/>
        <w:numPr>
          <w:ilvl w:val="0"/>
          <w:numId w:val="5"/>
        </w:numPr>
        <w:tabs>
          <w:tab w:val="left" w:pos="426"/>
        </w:tabs>
        <w:ind w:left="426" w:hanging="426"/>
      </w:pPr>
      <w:r>
        <w:t>Was ist das Problem?</w:t>
      </w:r>
    </w:p>
    <w:p w:rsidR="007A1AD5" w:rsidRDefault="007A1AD5" w:rsidP="007A1AD5">
      <w:pPr>
        <w:pStyle w:val="Listenabsatz"/>
        <w:numPr>
          <w:ilvl w:val="0"/>
          <w:numId w:val="7"/>
        </w:numPr>
      </w:pPr>
      <w:r>
        <w:t>nicht mehr alle Namen sind eingetragen</w:t>
      </w:r>
    </w:p>
    <w:p w:rsidR="007A1AD5" w:rsidRDefault="007A1AD5" w:rsidP="007A1AD5">
      <w:pPr>
        <w:pStyle w:val="Listenabsatz"/>
        <w:numPr>
          <w:ilvl w:val="0"/>
          <w:numId w:val="7"/>
        </w:numPr>
      </w:pPr>
      <w:r>
        <w:t>viele Leute benutzen Handys</w:t>
      </w:r>
    </w:p>
    <w:p w:rsidR="007A1AD5" w:rsidRDefault="007A1AD5" w:rsidP="007A1AD5">
      <w:pPr>
        <w:pStyle w:val="Listenabsatz"/>
        <w:numPr>
          <w:ilvl w:val="0"/>
          <w:numId w:val="5"/>
        </w:numPr>
        <w:tabs>
          <w:tab w:val="left" w:pos="426"/>
        </w:tabs>
        <w:ind w:left="426" w:hanging="426"/>
      </w:pPr>
      <w:r>
        <w:t>Was ist die zweite und bessere Möglichkeit?</w:t>
      </w:r>
    </w:p>
    <w:p w:rsidR="007A1AD5" w:rsidRDefault="007A1AD5" w:rsidP="007A1AD5">
      <w:pPr>
        <w:ind w:firstLine="426"/>
      </w:pPr>
      <w:r>
        <w:t>die absolute und relative Verbreitung von Familiennamen</w:t>
      </w:r>
    </w:p>
    <w:p w:rsidR="007A1AD5" w:rsidRDefault="007A1AD5" w:rsidP="007A1AD5">
      <w:pPr>
        <w:pStyle w:val="Listenabsatz"/>
        <w:numPr>
          <w:ilvl w:val="0"/>
          <w:numId w:val="5"/>
        </w:numPr>
        <w:tabs>
          <w:tab w:val="left" w:pos="426"/>
        </w:tabs>
        <w:ind w:left="426" w:hanging="426"/>
      </w:pPr>
      <w:r>
        <w:t>Worauf kommt es an?</w:t>
      </w:r>
    </w:p>
    <w:p w:rsidR="007A1AD5" w:rsidRDefault="007A1AD5" w:rsidP="007A1AD5">
      <w:pPr>
        <w:pStyle w:val="Listenabsatz"/>
        <w:tabs>
          <w:tab w:val="left" w:pos="426"/>
        </w:tabs>
        <w:ind w:left="426"/>
      </w:pPr>
      <w:r>
        <w:t>Verhältnis zwischen Namenhäufigkeit und Bevölkerungszahl</w:t>
      </w:r>
    </w:p>
    <w:p w:rsidR="007A1AD5" w:rsidRDefault="007A1AD5" w:rsidP="007A1AD5">
      <w:pPr>
        <w:pStyle w:val="Listenabsatz"/>
        <w:numPr>
          <w:ilvl w:val="0"/>
          <w:numId w:val="5"/>
        </w:numPr>
        <w:tabs>
          <w:tab w:val="left" w:pos="426"/>
        </w:tabs>
        <w:ind w:left="426" w:hanging="426"/>
      </w:pPr>
      <w:r>
        <w:t>Was kann man mit Hilfe der Kartierung zeigen?</w:t>
      </w:r>
    </w:p>
    <w:p w:rsidR="007A1AD5" w:rsidRDefault="007A1AD5" w:rsidP="007A1AD5">
      <w:pPr>
        <w:ind w:firstLine="426"/>
      </w:pPr>
      <w:r>
        <w:t>woher der Name kommt</w:t>
      </w:r>
    </w:p>
    <w:p w:rsidR="007A1AD5" w:rsidRDefault="007A1AD5" w:rsidP="007A1AD5">
      <w:pPr>
        <w:pStyle w:val="Listenabsatz"/>
        <w:numPr>
          <w:ilvl w:val="0"/>
          <w:numId w:val="5"/>
        </w:numPr>
        <w:tabs>
          <w:tab w:val="left" w:pos="426"/>
        </w:tabs>
        <w:ind w:left="426" w:hanging="426"/>
      </w:pPr>
      <w:r>
        <w:t>Was ist noch eine gute Seite im Internet?</w:t>
      </w:r>
    </w:p>
    <w:p w:rsidR="007A1AD5" w:rsidRDefault="007A1AD5" w:rsidP="007A1AD5">
      <w:pPr>
        <w:ind w:firstLine="426"/>
      </w:pPr>
      <w:proofErr w:type="spellStart"/>
      <w:r>
        <w:t>familysearch</w:t>
      </w:r>
      <w:proofErr w:type="spellEnd"/>
    </w:p>
    <w:p w:rsidR="007A1AD5" w:rsidRDefault="007A1AD5" w:rsidP="007A1AD5">
      <w:pPr>
        <w:pStyle w:val="Listenabsatz"/>
        <w:numPr>
          <w:ilvl w:val="0"/>
          <w:numId w:val="5"/>
        </w:numPr>
        <w:tabs>
          <w:tab w:val="left" w:pos="426"/>
        </w:tabs>
        <w:ind w:left="426" w:hanging="426"/>
      </w:pPr>
      <w:r>
        <w:t>Wie viele Familiennamen gibt es dort?</w:t>
      </w:r>
    </w:p>
    <w:p w:rsidR="007A1AD5" w:rsidRDefault="007A1AD5" w:rsidP="007A1AD5">
      <w:pPr>
        <w:ind w:firstLine="426"/>
      </w:pPr>
      <w:r>
        <w:t>~ 1,5 Mrd.</w:t>
      </w:r>
    </w:p>
    <w:p w:rsidR="007A1AD5" w:rsidRDefault="007A1AD5" w:rsidP="007A1AD5">
      <w:pPr>
        <w:pStyle w:val="Listenabsatz"/>
        <w:numPr>
          <w:ilvl w:val="0"/>
          <w:numId w:val="5"/>
        </w:numPr>
        <w:tabs>
          <w:tab w:val="left" w:pos="426"/>
        </w:tabs>
        <w:ind w:left="426" w:hanging="426"/>
      </w:pPr>
      <w:r>
        <w:t>Welche dritte Möglichkeit hat ein Leipziger Student entwickelt?</w:t>
      </w:r>
    </w:p>
    <w:p w:rsidR="007A1AD5" w:rsidRDefault="007A1AD5" w:rsidP="007A1AD5">
      <w:pPr>
        <w:ind w:firstLine="426"/>
      </w:pPr>
      <w:r>
        <w:t>die Kartierung historischer Daten aus dem Internet</w:t>
      </w:r>
    </w:p>
    <w:p w:rsidR="007A1AD5" w:rsidRDefault="007A1AD5" w:rsidP="007A1AD5">
      <w:pPr>
        <w:pStyle w:val="Listenabsatz"/>
        <w:numPr>
          <w:ilvl w:val="0"/>
          <w:numId w:val="5"/>
        </w:numPr>
        <w:tabs>
          <w:tab w:val="left" w:pos="426"/>
        </w:tabs>
        <w:ind w:left="426" w:hanging="426"/>
      </w:pPr>
      <w:r>
        <w:t>Woher kommen Familiennamen?</w:t>
      </w:r>
    </w:p>
    <w:p w:rsidR="007A1AD5" w:rsidRDefault="007A1AD5" w:rsidP="007A1AD5">
      <w:pPr>
        <w:pStyle w:val="Listenabsatz"/>
        <w:numPr>
          <w:ilvl w:val="0"/>
          <w:numId w:val="8"/>
        </w:numPr>
      </w:pPr>
      <w:r>
        <w:t>Rufnamen</w:t>
      </w:r>
    </w:p>
    <w:p w:rsidR="007A1AD5" w:rsidRDefault="007A1AD5" w:rsidP="007A1AD5">
      <w:pPr>
        <w:pStyle w:val="Listenabsatz"/>
        <w:numPr>
          <w:ilvl w:val="0"/>
          <w:numId w:val="8"/>
        </w:numPr>
      </w:pPr>
      <w:r>
        <w:t>Herkunft</w:t>
      </w:r>
    </w:p>
    <w:p w:rsidR="007A1AD5" w:rsidRDefault="007A1AD5" w:rsidP="007A1AD5">
      <w:pPr>
        <w:pStyle w:val="Listenabsatz"/>
        <w:numPr>
          <w:ilvl w:val="0"/>
          <w:numId w:val="8"/>
        </w:numPr>
      </w:pPr>
      <w:r>
        <w:t>Beruf</w:t>
      </w:r>
    </w:p>
    <w:p w:rsidR="007A1AD5" w:rsidRDefault="007A1AD5" w:rsidP="007A1AD5">
      <w:pPr>
        <w:pStyle w:val="Listenabsatz"/>
        <w:numPr>
          <w:ilvl w:val="0"/>
          <w:numId w:val="8"/>
        </w:numPr>
      </w:pPr>
      <w:r>
        <w:t>Übernahmen</w:t>
      </w:r>
    </w:p>
    <w:p w:rsidR="009056A6" w:rsidRPr="00450272" w:rsidRDefault="009056A6" w:rsidP="00450272"/>
    <w:sectPr w:rsidR="009056A6" w:rsidRPr="00450272" w:rsidSect="008A1FA5">
      <w:headerReference w:type="default" r:id="rId8"/>
      <w:footerReference w:type="default" r:id="rId9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4C0D" w:rsidRDefault="00D84C0D">
      <w:r>
        <w:separator/>
      </w:r>
    </w:p>
  </w:endnote>
  <w:endnote w:type="continuationSeparator" w:id="0">
    <w:p w:rsidR="00D84C0D" w:rsidRDefault="00D84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782" w:rsidRPr="00137A3B" w:rsidRDefault="007A1AD5" w:rsidP="00450272">
    <w:pPr>
      <w:pStyle w:val="Fuzeile"/>
      <w:tabs>
        <w:tab w:val="clear" w:pos="4536"/>
        <w:tab w:val="clear" w:pos="9072"/>
        <w:tab w:val="center" w:pos="5400"/>
        <w:tab w:val="left" w:pos="6670"/>
        <w:tab w:val="right" w:pos="9960"/>
      </w:tabs>
      <w:spacing w:before="120"/>
      <w:ind w:left="540"/>
      <w:rPr>
        <w:color w:val="333333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4677CA1A" wp14:editId="7C9115E4">
          <wp:simplePos x="0" y="0"/>
          <wp:positionH relativeFrom="column">
            <wp:posOffset>0</wp:posOffset>
          </wp:positionH>
          <wp:positionV relativeFrom="paragraph">
            <wp:posOffset>-6350</wp:posOffset>
          </wp:positionV>
          <wp:extent cx="344805" cy="319405"/>
          <wp:effectExtent l="0" t="0" r="0" b="4445"/>
          <wp:wrapNone/>
          <wp:docPr id="1" name="Bild 1" descr="DaFMa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FMa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" cy="31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A4782" w:rsidRPr="00137A3B">
      <w:rPr>
        <w:color w:val="333333"/>
        <w:sz w:val="18"/>
        <w:szCs w:val="18"/>
      </w:rPr>
      <w:t xml:space="preserve">© Frank </w:t>
    </w:r>
    <w:proofErr w:type="spellStart"/>
    <w:r w:rsidR="00EA4782" w:rsidRPr="00137A3B">
      <w:rPr>
        <w:color w:val="333333"/>
        <w:sz w:val="18"/>
        <w:szCs w:val="18"/>
      </w:rPr>
      <w:t>Ristow</w:t>
    </w:r>
    <w:proofErr w:type="spellEnd"/>
    <w:r w:rsidR="00EA4782" w:rsidRPr="00137A3B">
      <w:rPr>
        <w:color w:val="333333"/>
        <w:sz w:val="18"/>
        <w:szCs w:val="18"/>
      </w:rPr>
      <w:t xml:space="preserve"> www.dafmat.de</w:t>
    </w:r>
    <w:r w:rsidR="00EA4782" w:rsidRPr="00137A3B">
      <w:rPr>
        <w:color w:val="333333"/>
        <w:sz w:val="18"/>
        <w:szCs w:val="18"/>
      </w:rPr>
      <w:tab/>
      <w:t xml:space="preserve">Seite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PAGE </w:instrText>
    </w:r>
    <w:r w:rsidR="00EA4782" w:rsidRPr="00137A3B">
      <w:rPr>
        <w:color w:val="333333"/>
        <w:sz w:val="18"/>
        <w:szCs w:val="18"/>
      </w:rPr>
      <w:fldChar w:fldCharType="separate"/>
    </w:r>
    <w:r w:rsidR="0097708A">
      <w:rPr>
        <w:noProof/>
        <w:color w:val="333333"/>
        <w:sz w:val="18"/>
        <w:szCs w:val="18"/>
      </w:rPr>
      <w:t>1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 xml:space="preserve"> von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NUMPAGES </w:instrText>
    </w:r>
    <w:r w:rsidR="00EA4782" w:rsidRPr="00137A3B">
      <w:rPr>
        <w:color w:val="333333"/>
        <w:sz w:val="18"/>
        <w:szCs w:val="18"/>
      </w:rPr>
      <w:fldChar w:fldCharType="separate"/>
    </w:r>
    <w:r w:rsidR="0097708A">
      <w:rPr>
        <w:noProof/>
        <w:color w:val="333333"/>
        <w:sz w:val="18"/>
        <w:szCs w:val="18"/>
      </w:rPr>
      <w:t>2</w:t>
    </w:r>
    <w:r w:rsidR="00EA4782" w:rsidRPr="00137A3B">
      <w:rPr>
        <w:color w:val="333333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4C0D" w:rsidRDefault="00D84C0D">
      <w:r>
        <w:separator/>
      </w:r>
    </w:p>
  </w:footnote>
  <w:footnote w:type="continuationSeparator" w:id="0">
    <w:p w:rsidR="00D84C0D" w:rsidRDefault="00D84C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A01" w:rsidRDefault="00E50A01" w:rsidP="00E50A01">
    <w:pPr>
      <w:pStyle w:val="Kopfzeile"/>
      <w:tabs>
        <w:tab w:val="clear" w:pos="4536"/>
        <w:tab w:val="clear" w:pos="9072"/>
        <w:tab w:val="center" w:pos="4962"/>
        <w:tab w:val="right" w:pos="9923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09DE"/>
    <w:multiLevelType w:val="hybridMultilevel"/>
    <w:tmpl w:val="615A50E0"/>
    <w:lvl w:ilvl="0" w:tplc="A09630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4E703D"/>
    <w:multiLevelType w:val="hybridMultilevel"/>
    <w:tmpl w:val="EF729AD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D434B"/>
    <w:multiLevelType w:val="hybridMultilevel"/>
    <w:tmpl w:val="B160352A"/>
    <w:lvl w:ilvl="0" w:tplc="7F542F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F3612C"/>
    <w:multiLevelType w:val="hybridMultilevel"/>
    <w:tmpl w:val="4216B57A"/>
    <w:lvl w:ilvl="0" w:tplc="7F542F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151F3D"/>
    <w:multiLevelType w:val="hybridMultilevel"/>
    <w:tmpl w:val="44E0CF9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5D3209"/>
    <w:multiLevelType w:val="hybridMultilevel"/>
    <w:tmpl w:val="FDC075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3D2911"/>
    <w:multiLevelType w:val="hybridMultilevel"/>
    <w:tmpl w:val="52A26976"/>
    <w:lvl w:ilvl="0" w:tplc="35D238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1D1D6B"/>
    <w:multiLevelType w:val="hybridMultilevel"/>
    <w:tmpl w:val="FE28D6B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AD5"/>
    <w:rsid w:val="00001753"/>
    <w:rsid w:val="00007F45"/>
    <w:rsid w:val="00012D4C"/>
    <w:rsid w:val="00016F18"/>
    <w:rsid w:val="000410E3"/>
    <w:rsid w:val="000630AF"/>
    <w:rsid w:val="000651C2"/>
    <w:rsid w:val="00067B5D"/>
    <w:rsid w:val="00075F62"/>
    <w:rsid w:val="0008040E"/>
    <w:rsid w:val="000829F6"/>
    <w:rsid w:val="00084DD2"/>
    <w:rsid w:val="00087CDE"/>
    <w:rsid w:val="00092544"/>
    <w:rsid w:val="0009331E"/>
    <w:rsid w:val="000B1DE2"/>
    <w:rsid w:val="000B2410"/>
    <w:rsid w:val="000B39CA"/>
    <w:rsid w:val="000C1A61"/>
    <w:rsid w:val="000C7237"/>
    <w:rsid w:val="000D2D4A"/>
    <w:rsid w:val="000E2F08"/>
    <w:rsid w:val="000E34A7"/>
    <w:rsid w:val="000F0BBC"/>
    <w:rsid w:val="000F656E"/>
    <w:rsid w:val="00111D84"/>
    <w:rsid w:val="00125511"/>
    <w:rsid w:val="001343FF"/>
    <w:rsid w:val="0013469B"/>
    <w:rsid w:val="001363D4"/>
    <w:rsid w:val="00137A3B"/>
    <w:rsid w:val="00151C1E"/>
    <w:rsid w:val="00195B2B"/>
    <w:rsid w:val="001A75FE"/>
    <w:rsid w:val="001B266D"/>
    <w:rsid w:val="001B6723"/>
    <w:rsid w:val="001D4A81"/>
    <w:rsid w:val="001F2885"/>
    <w:rsid w:val="00233D94"/>
    <w:rsid w:val="0023493D"/>
    <w:rsid w:val="00235BEB"/>
    <w:rsid w:val="00253763"/>
    <w:rsid w:val="002619F9"/>
    <w:rsid w:val="002738AB"/>
    <w:rsid w:val="0029452A"/>
    <w:rsid w:val="002A71EC"/>
    <w:rsid w:val="002B3EE7"/>
    <w:rsid w:val="002B6FCF"/>
    <w:rsid w:val="002C171D"/>
    <w:rsid w:val="003160B3"/>
    <w:rsid w:val="003172F7"/>
    <w:rsid w:val="00317999"/>
    <w:rsid w:val="003527A8"/>
    <w:rsid w:val="00354A37"/>
    <w:rsid w:val="003663BC"/>
    <w:rsid w:val="00366E73"/>
    <w:rsid w:val="00374EDE"/>
    <w:rsid w:val="003A10F9"/>
    <w:rsid w:val="003A36B1"/>
    <w:rsid w:val="003A3AE9"/>
    <w:rsid w:val="003C1668"/>
    <w:rsid w:val="00405C7C"/>
    <w:rsid w:val="0043624E"/>
    <w:rsid w:val="00444B29"/>
    <w:rsid w:val="00450272"/>
    <w:rsid w:val="00456650"/>
    <w:rsid w:val="00464CD0"/>
    <w:rsid w:val="00465B35"/>
    <w:rsid w:val="004677B6"/>
    <w:rsid w:val="00472A80"/>
    <w:rsid w:val="004779BA"/>
    <w:rsid w:val="00485512"/>
    <w:rsid w:val="00485887"/>
    <w:rsid w:val="0048664B"/>
    <w:rsid w:val="004C0177"/>
    <w:rsid w:val="004F11C2"/>
    <w:rsid w:val="00505344"/>
    <w:rsid w:val="00510273"/>
    <w:rsid w:val="005127C9"/>
    <w:rsid w:val="005155A5"/>
    <w:rsid w:val="00516102"/>
    <w:rsid w:val="00516112"/>
    <w:rsid w:val="005A0102"/>
    <w:rsid w:val="005A6F4B"/>
    <w:rsid w:val="005B4266"/>
    <w:rsid w:val="005D6EA9"/>
    <w:rsid w:val="005F23AB"/>
    <w:rsid w:val="006019BE"/>
    <w:rsid w:val="00612198"/>
    <w:rsid w:val="006122CC"/>
    <w:rsid w:val="006156E3"/>
    <w:rsid w:val="0062177D"/>
    <w:rsid w:val="00632620"/>
    <w:rsid w:val="006563B6"/>
    <w:rsid w:val="006707F9"/>
    <w:rsid w:val="0067127C"/>
    <w:rsid w:val="00673926"/>
    <w:rsid w:val="00685EAC"/>
    <w:rsid w:val="006A5EA3"/>
    <w:rsid w:val="006D3B51"/>
    <w:rsid w:val="006D69E1"/>
    <w:rsid w:val="006E6763"/>
    <w:rsid w:val="006E68EC"/>
    <w:rsid w:val="006E7167"/>
    <w:rsid w:val="006F50AC"/>
    <w:rsid w:val="006F72BD"/>
    <w:rsid w:val="00711A02"/>
    <w:rsid w:val="0071498B"/>
    <w:rsid w:val="00745537"/>
    <w:rsid w:val="007469EA"/>
    <w:rsid w:val="007615CC"/>
    <w:rsid w:val="00771CB8"/>
    <w:rsid w:val="00775CAB"/>
    <w:rsid w:val="00776A74"/>
    <w:rsid w:val="00777E83"/>
    <w:rsid w:val="00785597"/>
    <w:rsid w:val="007A1AD5"/>
    <w:rsid w:val="007C3667"/>
    <w:rsid w:val="007D54F2"/>
    <w:rsid w:val="007D78C8"/>
    <w:rsid w:val="007E3E09"/>
    <w:rsid w:val="007E5566"/>
    <w:rsid w:val="007F1ECA"/>
    <w:rsid w:val="008003EE"/>
    <w:rsid w:val="008175F6"/>
    <w:rsid w:val="00822857"/>
    <w:rsid w:val="008525B4"/>
    <w:rsid w:val="0085375F"/>
    <w:rsid w:val="00854837"/>
    <w:rsid w:val="00857CA6"/>
    <w:rsid w:val="008622DF"/>
    <w:rsid w:val="008931B2"/>
    <w:rsid w:val="008A1FA5"/>
    <w:rsid w:val="008A3AB4"/>
    <w:rsid w:val="008A436F"/>
    <w:rsid w:val="008B0609"/>
    <w:rsid w:val="008B2F6D"/>
    <w:rsid w:val="008C2F6A"/>
    <w:rsid w:val="008C7C98"/>
    <w:rsid w:val="008E1094"/>
    <w:rsid w:val="008F3864"/>
    <w:rsid w:val="008F4FE1"/>
    <w:rsid w:val="008F7C48"/>
    <w:rsid w:val="009056A6"/>
    <w:rsid w:val="00910E36"/>
    <w:rsid w:val="0091402B"/>
    <w:rsid w:val="009244C9"/>
    <w:rsid w:val="00933823"/>
    <w:rsid w:val="0093589F"/>
    <w:rsid w:val="0094001E"/>
    <w:rsid w:val="009417C6"/>
    <w:rsid w:val="009565F1"/>
    <w:rsid w:val="009675B5"/>
    <w:rsid w:val="0097134C"/>
    <w:rsid w:val="0097708A"/>
    <w:rsid w:val="00991DCD"/>
    <w:rsid w:val="009A17AB"/>
    <w:rsid w:val="009A6B97"/>
    <w:rsid w:val="009B0D20"/>
    <w:rsid w:val="009B3FA1"/>
    <w:rsid w:val="009B5351"/>
    <w:rsid w:val="009E03A1"/>
    <w:rsid w:val="009F31EE"/>
    <w:rsid w:val="009F5506"/>
    <w:rsid w:val="00A13744"/>
    <w:rsid w:val="00A30A60"/>
    <w:rsid w:val="00A33E53"/>
    <w:rsid w:val="00A5749F"/>
    <w:rsid w:val="00A85EA7"/>
    <w:rsid w:val="00A9443F"/>
    <w:rsid w:val="00AB5462"/>
    <w:rsid w:val="00AB6E65"/>
    <w:rsid w:val="00AC763B"/>
    <w:rsid w:val="00AF31F2"/>
    <w:rsid w:val="00AF4617"/>
    <w:rsid w:val="00AF5BC1"/>
    <w:rsid w:val="00B02B36"/>
    <w:rsid w:val="00B14E82"/>
    <w:rsid w:val="00B26F00"/>
    <w:rsid w:val="00B30308"/>
    <w:rsid w:val="00B4628C"/>
    <w:rsid w:val="00B51A14"/>
    <w:rsid w:val="00B56D6D"/>
    <w:rsid w:val="00B71510"/>
    <w:rsid w:val="00B74E1B"/>
    <w:rsid w:val="00B751F7"/>
    <w:rsid w:val="00B94FE9"/>
    <w:rsid w:val="00B965C3"/>
    <w:rsid w:val="00BB2EE7"/>
    <w:rsid w:val="00BB52FD"/>
    <w:rsid w:val="00BC7817"/>
    <w:rsid w:val="00BD131A"/>
    <w:rsid w:val="00C14E32"/>
    <w:rsid w:val="00C2531E"/>
    <w:rsid w:val="00C33829"/>
    <w:rsid w:val="00C34988"/>
    <w:rsid w:val="00C35225"/>
    <w:rsid w:val="00C40C15"/>
    <w:rsid w:val="00C426E4"/>
    <w:rsid w:val="00C44015"/>
    <w:rsid w:val="00C4752C"/>
    <w:rsid w:val="00C70778"/>
    <w:rsid w:val="00C715AE"/>
    <w:rsid w:val="00C960D6"/>
    <w:rsid w:val="00CA0C86"/>
    <w:rsid w:val="00CB0753"/>
    <w:rsid w:val="00CB1283"/>
    <w:rsid w:val="00CB1555"/>
    <w:rsid w:val="00CE0117"/>
    <w:rsid w:val="00CE3D44"/>
    <w:rsid w:val="00CF4DB2"/>
    <w:rsid w:val="00D06F14"/>
    <w:rsid w:val="00D11BA3"/>
    <w:rsid w:val="00D1541C"/>
    <w:rsid w:val="00D216FA"/>
    <w:rsid w:val="00D3095C"/>
    <w:rsid w:val="00D670D5"/>
    <w:rsid w:val="00D831D2"/>
    <w:rsid w:val="00D84C0D"/>
    <w:rsid w:val="00D85042"/>
    <w:rsid w:val="00D92A03"/>
    <w:rsid w:val="00D93ABA"/>
    <w:rsid w:val="00DA5B35"/>
    <w:rsid w:val="00DB2E71"/>
    <w:rsid w:val="00DE5EF1"/>
    <w:rsid w:val="00DF20EC"/>
    <w:rsid w:val="00E07BFD"/>
    <w:rsid w:val="00E10361"/>
    <w:rsid w:val="00E1763D"/>
    <w:rsid w:val="00E21E27"/>
    <w:rsid w:val="00E37697"/>
    <w:rsid w:val="00E50A01"/>
    <w:rsid w:val="00E512A8"/>
    <w:rsid w:val="00E53C81"/>
    <w:rsid w:val="00E57D39"/>
    <w:rsid w:val="00E747AB"/>
    <w:rsid w:val="00E86010"/>
    <w:rsid w:val="00E920F5"/>
    <w:rsid w:val="00EA4782"/>
    <w:rsid w:val="00EB5AE3"/>
    <w:rsid w:val="00EC0327"/>
    <w:rsid w:val="00EF68D0"/>
    <w:rsid w:val="00EF6EB7"/>
    <w:rsid w:val="00EF76AB"/>
    <w:rsid w:val="00F1381A"/>
    <w:rsid w:val="00F264EF"/>
    <w:rsid w:val="00F42B07"/>
    <w:rsid w:val="00F45438"/>
    <w:rsid w:val="00F62BC9"/>
    <w:rsid w:val="00F67C52"/>
    <w:rsid w:val="00F73B29"/>
    <w:rsid w:val="00F73FB5"/>
    <w:rsid w:val="00F81CAC"/>
    <w:rsid w:val="00F82E12"/>
    <w:rsid w:val="00F832D7"/>
    <w:rsid w:val="00F87231"/>
    <w:rsid w:val="00F941F0"/>
    <w:rsid w:val="00F949EC"/>
    <w:rsid w:val="00FA614D"/>
    <w:rsid w:val="00FB148E"/>
    <w:rsid w:val="00FB2B14"/>
    <w:rsid w:val="00FD1FC3"/>
    <w:rsid w:val="00FD7E54"/>
    <w:rsid w:val="00FE4718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7A1AD5"/>
    <w:pPr>
      <w:jc w:val="both"/>
    </w:pPr>
    <w:rPr>
      <w:rFonts w:ascii="Cambria" w:hAnsi="Cambria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0829F6"/>
    <w:pPr>
      <w:keepNext/>
      <w:widowControl w:val="0"/>
      <w:spacing w:before="240" w:after="60"/>
      <w:outlineLvl w:val="0"/>
    </w:pPr>
    <w:rPr>
      <w:rFonts w:ascii="Garamond" w:hAnsi="Garamond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link w:val="berschrift1"/>
    <w:rsid w:val="007A1AD5"/>
    <w:rPr>
      <w:rFonts w:ascii="Garamond" w:hAnsi="Garamond" w:cs="Arial"/>
      <w:b/>
      <w:bCs/>
      <w:kern w:val="32"/>
      <w:sz w:val="28"/>
      <w:szCs w:val="32"/>
    </w:rPr>
  </w:style>
  <w:style w:type="paragraph" w:styleId="Listenabsatz">
    <w:name w:val="List Paragraph"/>
    <w:basedOn w:val="Standard"/>
    <w:uiPriority w:val="34"/>
    <w:qFormat/>
    <w:rsid w:val="007A1A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7A1AD5"/>
    <w:pPr>
      <w:jc w:val="both"/>
    </w:pPr>
    <w:rPr>
      <w:rFonts w:ascii="Cambria" w:hAnsi="Cambria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0829F6"/>
    <w:pPr>
      <w:keepNext/>
      <w:widowControl w:val="0"/>
      <w:spacing w:before="240" w:after="60"/>
      <w:outlineLvl w:val="0"/>
    </w:pPr>
    <w:rPr>
      <w:rFonts w:ascii="Garamond" w:hAnsi="Garamond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link w:val="berschrift1"/>
    <w:rsid w:val="007A1AD5"/>
    <w:rPr>
      <w:rFonts w:ascii="Garamond" w:hAnsi="Garamond" w:cs="Arial"/>
      <w:b/>
      <w:bCs/>
      <w:kern w:val="32"/>
      <w:sz w:val="28"/>
      <w:szCs w:val="32"/>
    </w:rPr>
  </w:style>
  <w:style w:type="paragraph" w:styleId="Listenabsatz">
    <w:name w:val="List Paragraph"/>
    <w:basedOn w:val="Standard"/>
    <w:uiPriority w:val="34"/>
    <w:qFormat/>
    <w:rsid w:val="007A1A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ank\vorl\DaFMat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DaFMat.dotx</Template>
  <TotalTime>0</TotalTime>
  <Pages>1</Pages>
  <Words>471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Team TBE</Company>
  <LinksUpToDate>false</LinksUpToDate>
  <CharactersWithSpaces>3439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Ristow</dc:creator>
  <cp:keywords/>
  <dc:description/>
  <cp:lastModifiedBy>Frank Ristow</cp:lastModifiedBy>
  <cp:revision>4</cp:revision>
  <dcterms:created xsi:type="dcterms:W3CDTF">2011-02-22T06:28:00Z</dcterms:created>
  <dcterms:modified xsi:type="dcterms:W3CDTF">2011-02-22T06:49:00Z</dcterms:modified>
</cp:coreProperties>
</file>